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  <w:u w:val="single"/>
        </w:rPr>
        <w:t>Joan CLERK</w:t>
      </w:r>
      <w:r w:rsidRPr="007E5330">
        <w:rPr>
          <w:rFonts w:ascii="Times New Roman" w:hAnsi="Times New Roman" w:cs="Times New Roman"/>
        </w:rPr>
        <w:t xml:space="preserve">    </w:t>
      </w:r>
      <w:proofErr w:type="gramStart"/>
      <w:r w:rsidRPr="007E5330">
        <w:rPr>
          <w:rFonts w:ascii="Times New Roman" w:hAnsi="Times New Roman" w:cs="Times New Roman"/>
        </w:rPr>
        <w:t xml:space="preserve">   (</w:t>
      </w:r>
      <w:proofErr w:type="gramEnd"/>
      <w:r w:rsidRPr="007E5330">
        <w:rPr>
          <w:rFonts w:ascii="Times New Roman" w:hAnsi="Times New Roman" w:cs="Times New Roman"/>
        </w:rPr>
        <w:t>fl.1484)</w:t>
      </w:r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 xml:space="preserve">of South </w:t>
      </w:r>
      <w:proofErr w:type="spellStart"/>
      <w:r w:rsidRPr="007E5330">
        <w:rPr>
          <w:rFonts w:ascii="Times New Roman" w:hAnsi="Times New Roman" w:cs="Times New Roman"/>
        </w:rPr>
        <w:t>Reppes</w:t>
      </w:r>
      <w:proofErr w:type="spellEnd"/>
      <w:r w:rsidRPr="007E5330">
        <w:rPr>
          <w:rFonts w:ascii="Times New Roman" w:hAnsi="Times New Roman" w:cs="Times New Roman"/>
        </w:rPr>
        <w:t>, Norfolk.</w:t>
      </w:r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>= John(q.v.)</w:t>
      </w:r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>(</w:t>
      </w:r>
      <w:proofErr w:type="gramStart"/>
      <w:r w:rsidRPr="007E5330"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7E5330" w:rsidRPr="007E5330" w:rsidRDefault="007E5330" w:rsidP="007E5330">
      <w:pPr>
        <w:pStyle w:val="NoSpacing"/>
      </w:pPr>
      <w:r w:rsidRPr="007E5330">
        <w:tab/>
        <w:t>1483</w:t>
      </w:r>
      <w:r w:rsidRPr="007E5330">
        <w:tab/>
        <w:t xml:space="preserve">Thomas Brampton(q.v.) brought a plaint of debt against them, as the </w:t>
      </w:r>
    </w:p>
    <w:p w:rsidR="007E5330" w:rsidRPr="007E5330" w:rsidRDefault="007E5330" w:rsidP="007E5330">
      <w:pPr>
        <w:pStyle w:val="NoSpacing"/>
      </w:pPr>
      <w:r w:rsidRPr="007E5330">
        <w:tab/>
      </w:r>
      <w:r w:rsidRPr="007E5330">
        <w:tab/>
        <w:t xml:space="preserve">administrators of the late Adam Clerk of </w:t>
      </w:r>
      <w:proofErr w:type="spellStart"/>
      <w:r w:rsidRPr="007E5330">
        <w:t>Southreppes</w:t>
      </w:r>
      <w:proofErr w:type="spellEnd"/>
      <w:r w:rsidRPr="007E5330">
        <w:t>(q.v.) and Robert</w:t>
      </w:r>
    </w:p>
    <w:p w:rsidR="007E5330" w:rsidRPr="007E5330" w:rsidRDefault="007E5330" w:rsidP="007E5330">
      <w:pPr>
        <w:pStyle w:val="NoSpacing"/>
      </w:pPr>
      <w:r w:rsidRPr="007E5330">
        <w:tab/>
      </w:r>
      <w:r w:rsidRPr="007E5330">
        <w:tab/>
      </w:r>
      <w:proofErr w:type="spellStart"/>
      <w:r w:rsidRPr="007E5330">
        <w:t>Tytyng</w:t>
      </w:r>
      <w:proofErr w:type="spellEnd"/>
      <w:r w:rsidRPr="007E5330">
        <w:t xml:space="preserve"> of North </w:t>
      </w:r>
      <w:proofErr w:type="spellStart"/>
      <w:r w:rsidRPr="007E5330">
        <w:t>Elmham</w:t>
      </w:r>
      <w:proofErr w:type="spellEnd"/>
      <w:r w:rsidRPr="007E5330">
        <w:t xml:space="preserve">(q.v.) and Nicholas </w:t>
      </w:r>
      <w:proofErr w:type="spellStart"/>
      <w:r w:rsidRPr="007E5330">
        <w:t>Lynger</w:t>
      </w:r>
      <w:proofErr w:type="spellEnd"/>
      <w:r w:rsidRPr="007E5330">
        <w:t xml:space="preserve"> of Wymondham(q.v.).</w:t>
      </w:r>
    </w:p>
    <w:p w:rsidR="007E5330" w:rsidRPr="007E5330" w:rsidRDefault="007E5330" w:rsidP="007E5330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ab/>
      </w:r>
      <w:r w:rsidRPr="007E5330">
        <w:rPr>
          <w:rFonts w:ascii="Times New Roman" w:hAnsi="Times New Roman" w:cs="Times New Roman"/>
        </w:rPr>
        <w:tab/>
        <w:t>(</w:t>
      </w:r>
      <w:proofErr w:type="gramStart"/>
      <w:r w:rsidRPr="007E5330"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ab/>
        <w:t>1484</w:t>
      </w:r>
      <w:r w:rsidRPr="007E5330">
        <w:rPr>
          <w:rFonts w:ascii="Times New Roman" w:hAnsi="Times New Roman" w:cs="Times New Roman"/>
        </w:rPr>
        <w:tab/>
        <w:t xml:space="preserve">Thomas Brampton(q.v.) brought a plaint of debt against them, as the </w:t>
      </w:r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ab/>
      </w:r>
      <w:r w:rsidRPr="007E5330">
        <w:rPr>
          <w:rFonts w:ascii="Times New Roman" w:hAnsi="Times New Roman" w:cs="Times New Roman"/>
        </w:rPr>
        <w:tab/>
        <w:t xml:space="preserve">administrators of Adam Clerk of South </w:t>
      </w:r>
      <w:proofErr w:type="spellStart"/>
      <w:r w:rsidRPr="007E5330">
        <w:rPr>
          <w:rFonts w:ascii="Times New Roman" w:hAnsi="Times New Roman" w:cs="Times New Roman"/>
        </w:rPr>
        <w:t>Reppes</w:t>
      </w:r>
      <w:proofErr w:type="spellEnd"/>
      <w:r w:rsidRPr="007E5330">
        <w:rPr>
          <w:rFonts w:ascii="Times New Roman" w:hAnsi="Times New Roman" w:cs="Times New Roman"/>
        </w:rPr>
        <w:t>(q.v.) and 33 others.</w:t>
      </w:r>
    </w:p>
    <w:p w:rsidR="007E5330" w:rsidRPr="007E5330" w:rsidRDefault="001807A2" w:rsidP="007E5330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ab/>
      </w:r>
      <w:r w:rsidRPr="007E5330">
        <w:rPr>
          <w:rFonts w:ascii="Times New Roman" w:hAnsi="Times New Roman" w:cs="Times New Roman"/>
        </w:rPr>
        <w:tab/>
      </w:r>
      <w:r w:rsidR="007E5330" w:rsidRPr="007E5330">
        <w:rPr>
          <w:rFonts w:ascii="Times New Roman" w:hAnsi="Times New Roman" w:cs="Times New Roman"/>
        </w:rPr>
        <w:t>(</w:t>
      </w:r>
      <w:proofErr w:type="gramStart"/>
      <w:r w:rsidR="007E5330" w:rsidRPr="007E5330"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</w:p>
    <w:p w:rsidR="001807A2" w:rsidRPr="007E5330" w:rsidRDefault="001807A2" w:rsidP="001807A2">
      <w:pPr>
        <w:rPr>
          <w:rFonts w:ascii="Times New Roman" w:hAnsi="Times New Roman" w:cs="Times New Roman"/>
        </w:rPr>
      </w:pPr>
      <w:r w:rsidRPr="007E5330">
        <w:rPr>
          <w:rFonts w:ascii="Times New Roman" w:hAnsi="Times New Roman" w:cs="Times New Roman"/>
        </w:rPr>
        <w:t>25 March 2017</w:t>
      </w:r>
    </w:p>
    <w:p w:rsidR="007E5330" w:rsidRPr="007E5330" w:rsidRDefault="007E5330" w:rsidP="007E5330">
      <w:pPr>
        <w:pStyle w:val="NoSpacing"/>
      </w:pPr>
      <w:r w:rsidRPr="007E5330">
        <w:t>22 December 2017</w:t>
      </w:r>
    </w:p>
    <w:p w:rsidR="007E5330" w:rsidRPr="007E5330" w:rsidRDefault="007E5330" w:rsidP="007E5330">
      <w:pPr>
        <w:pStyle w:val="NoSpacing"/>
      </w:pPr>
      <w:bookmarkStart w:id="0" w:name="_GoBack"/>
      <w:bookmarkEnd w:id="0"/>
    </w:p>
    <w:p w:rsidR="007E5330" w:rsidRPr="007E5330" w:rsidRDefault="007E5330" w:rsidP="001807A2">
      <w:pPr>
        <w:rPr>
          <w:rFonts w:ascii="Times New Roman" w:hAnsi="Times New Roman" w:cs="Times New Roman"/>
        </w:rPr>
      </w:pPr>
    </w:p>
    <w:p w:rsidR="006B2F86" w:rsidRPr="007E5330" w:rsidRDefault="007E5330" w:rsidP="00E71FC3">
      <w:pPr>
        <w:pStyle w:val="NoSpacing"/>
      </w:pPr>
    </w:p>
    <w:sectPr w:rsidR="006B2F86" w:rsidRPr="007E53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07A2" w:rsidRDefault="001807A2" w:rsidP="00E71FC3">
      <w:r>
        <w:separator/>
      </w:r>
    </w:p>
  </w:endnote>
  <w:endnote w:type="continuationSeparator" w:id="0">
    <w:p w:rsidR="001807A2" w:rsidRDefault="001807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07A2" w:rsidRDefault="001807A2" w:rsidP="00E71FC3">
      <w:r>
        <w:separator/>
      </w:r>
    </w:p>
  </w:footnote>
  <w:footnote w:type="continuationSeparator" w:id="0">
    <w:p w:rsidR="001807A2" w:rsidRDefault="001807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7A2"/>
    <w:rsid w:val="001807A2"/>
    <w:rsid w:val="001A7C09"/>
    <w:rsid w:val="00577BD5"/>
    <w:rsid w:val="00656CBA"/>
    <w:rsid w:val="006A1F77"/>
    <w:rsid w:val="00733BE7"/>
    <w:rsid w:val="007E53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2648C"/>
  <w15:chartTrackingRefBased/>
  <w15:docId w15:val="{DCBB427B-A6D4-4E39-AED1-A4EE89AE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07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2017-03-29T20:36:00Z</dcterms:created>
  <dcterms:modified xsi:type="dcterms:W3CDTF">2017-12-22T08:41:00Z</dcterms:modified>
</cp:coreProperties>
</file>